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6ECB0" w14:textId="77777777" w:rsidR="00842ADC" w:rsidRDefault="00842ADC" w:rsidP="00842ADC">
      <w:pPr>
        <w:autoSpaceDE w:val="0"/>
        <w:autoSpaceDN w:val="0"/>
        <w:adjustRightInd w:val="0"/>
        <w:ind w:left="454" w:right="454"/>
        <w:jc w:val="center"/>
        <w:rPr>
          <w:rFonts w:ascii="Arial" w:hAnsi="Arial" w:cs="Arial"/>
          <w:b/>
          <w:bCs/>
        </w:rPr>
      </w:pPr>
    </w:p>
    <w:p w14:paraId="4302D136" w14:textId="77777777" w:rsidR="00842ADC" w:rsidRPr="00B7096A" w:rsidRDefault="00842ADC" w:rsidP="00842ADC">
      <w:pPr>
        <w:autoSpaceDE w:val="0"/>
        <w:autoSpaceDN w:val="0"/>
        <w:adjustRightInd w:val="0"/>
        <w:spacing w:line="276" w:lineRule="auto"/>
        <w:ind w:left="284" w:right="284"/>
        <w:jc w:val="center"/>
        <w:rPr>
          <w:rFonts w:ascii="Arial" w:hAnsi="Arial" w:cs="Arial"/>
          <w:b/>
          <w:bCs/>
        </w:rPr>
      </w:pPr>
      <w:r w:rsidRPr="00B7096A">
        <w:rPr>
          <w:rFonts w:ascii="Arial" w:hAnsi="Arial" w:cs="Arial"/>
          <w:b/>
          <w:bCs/>
        </w:rPr>
        <w:t>COMUNICACIÓN DEL 50% DE FALTAS DE ASISTENCIA PARA ALCANZAR LA PÉRDIDA DEL DERECHO DE EVALUACIÓN CONTINUA</w:t>
      </w:r>
    </w:p>
    <w:p w14:paraId="5E20E413" w14:textId="77777777" w:rsidR="00842ADC" w:rsidRDefault="00842ADC" w:rsidP="00842ADC">
      <w:pPr>
        <w:autoSpaceDE w:val="0"/>
        <w:autoSpaceDN w:val="0"/>
        <w:adjustRightInd w:val="0"/>
        <w:ind w:left="454" w:right="454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EDA967A" w14:textId="77777777" w:rsidR="00842ADC" w:rsidRDefault="00842ADC" w:rsidP="00842ADC">
      <w:pPr>
        <w:widowControl w:val="0"/>
        <w:autoSpaceDE w:val="0"/>
        <w:autoSpaceDN w:val="0"/>
        <w:spacing w:before="52"/>
        <w:ind w:left="6946"/>
        <w:jc w:val="right"/>
        <w:rPr>
          <w:rFonts w:ascii="Calibri" w:eastAsia="Calibri" w:hAnsi="Calibri" w:cs="Calibri"/>
          <w:lang w:eastAsia="en-US"/>
        </w:rPr>
      </w:pPr>
    </w:p>
    <w:p w14:paraId="12CB9D8A" w14:textId="13AC5090" w:rsidR="00842ADC" w:rsidRPr="00297477" w:rsidRDefault="00842ADC" w:rsidP="00842ADC">
      <w:pPr>
        <w:widowControl w:val="0"/>
        <w:autoSpaceDE w:val="0"/>
        <w:autoSpaceDN w:val="0"/>
        <w:spacing w:before="52" w:line="276" w:lineRule="auto"/>
        <w:jc w:val="right"/>
        <w:rPr>
          <w:rFonts w:ascii="Calibri" w:eastAsia="Calibri" w:hAnsi="Calibri" w:cs="Calibri"/>
          <w:lang w:eastAsia="en-US"/>
        </w:rPr>
      </w:pPr>
      <w:r w:rsidRPr="00297477">
        <w:rPr>
          <w:rFonts w:ascii="Calibri" w:eastAsia="Calibri" w:hAnsi="Calibri" w:cs="Calibri"/>
          <w:lang w:eastAsia="en-US"/>
        </w:rPr>
        <w:t>Móstoles,</w:t>
      </w:r>
      <w:r w:rsidRPr="00297477">
        <w:rPr>
          <w:rFonts w:ascii="Calibri" w:eastAsia="Calibri" w:hAnsi="Calibri" w:cs="Calibri"/>
          <w:spacing w:val="-7"/>
          <w:lang w:eastAsia="en-US"/>
        </w:rPr>
        <w:t xml:space="preserve"> </w:t>
      </w:r>
      <w:r w:rsidRPr="00297477">
        <w:rPr>
          <w:rFonts w:ascii="Calibri" w:eastAsia="Calibri" w:hAnsi="Calibri" w:cs="Calibri"/>
          <w:lang w:eastAsia="en-US"/>
        </w:rPr>
        <w:t>a _____</w:t>
      </w:r>
      <w:r>
        <w:rPr>
          <w:rFonts w:ascii="Calibri" w:eastAsia="Calibri" w:hAnsi="Calibri" w:cs="Calibri"/>
          <w:lang w:eastAsia="en-US"/>
        </w:rPr>
        <w:t xml:space="preserve"> </w:t>
      </w:r>
      <w:r w:rsidRPr="00297477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>l</w:t>
      </w:r>
      <w:r w:rsidRPr="00297477">
        <w:rPr>
          <w:rFonts w:ascii="Calibri" w:eastAsia="Calibri" w:hAnsi="Calibri" w:cs="Calibri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>_____ de</w:t>
      </w:r>
      <w:r w:rsidRPr="00297477">
        <w:rPr>
          <w:rFonts w:ascii="Calibri" w:eastAsia="Calibri" w:hAnsi="Calibri" w:cs="Calibri"/>
          <w:lang w:eastAsia="en-US"/>
        </w:rPr>
        <w:t xml:space="preserve"> 20</w:t>
      </w:r>
      <w:r>
        <w:rPr>
          <w:rFonts w:ascii="Calibri" w:eastAsia="Calibri" w:hAnsi="Calibri" w:cs="Calibri"/>
          <w:lang w:eastAsia="en-US"/>
        </w:rPr>
        <w:t>__</w:t>
      </w:r>
      <w:r>
        <w:rPr>
          <w:rFonts w:ascii="Calibri" w:eastAsia="Calibri" w:hAnsi="Calibri" w:cs="Calibri"/>
          <w:lang w:eastAsia="en-US"/>
        </w:rPr>
        <w:t>_</w:t>
      </w:r>
      <w:r>
        <w:rPr>
          <w:rFonts w:ascii="Calibri" w:eastAsia="Calibri" w:hAnsi="Calibri" w:cs="Calibri"/>
          <w:lang w:eastAsia="en-US"/>
        </w:rPr>
        <w:t>_</w:t>
      </w:r>
    </w:p>
    <w:p w14:paraId="28677B18" w14:textId="77777777" w:rsidR="00842ADC" w:rsidRPr="00183E62" w:rsidRDefault="00842ADC" w:rsidP="00842ADC">
      <w:pPr>
        <w:widowControl w:val="0"/>
        <w:autoSpaceDE w:val="0"/>
        <w:autoSpaceDN w:val="0"/>
        <w:spacing w:before="52" w:line="276" w:lineRule="auto"/>
        <w:ind w:left="6946"/>
        <w:jc w:val="both"/>
        <w:rPr>
          <w:rFonts w:ascii="Calibri" w:eastAsia="Calibri" w:hAnsi="Calibri" w:cs="Calibri"/>
          <w:lang w:eastAsia="en-US"/>
        </w:rPr>
      </w:pPr>
    </w:p>
    <w:p w14:paraId="24EA17E5" w14:textId="77777777" w:rsidR="00842ADC" w:rsidRDefault="00842ADC" w:rsidP="00842ADC">
      <w:pPr>
        <w:widowControl w:val="0"/>
        <w:autoSpaceDE w:val="0"/>
        <w:autoSpaceDN w:val="0"/>
        <w:spacing w:before="11" w:line="276" w:lineRule="auto"/>
        <w:jc w:val="both"/>
        <w:rPr>
          <w:rFonts w:ascii="Calibri" w:eastAsia="Calibri" w:hAnsi="Calibri" w:cs="Calibri"/>
          <w:sz w:val="23"/>
          <w:lang w:eastAsia="en-US"/>
        </w:rPr>
      </w:pPr>
    </w:p>
    <w:p w14:paraId="43A36D4E" w14:textId="77777777" w:rsidR="00842ADC" w:rsidRPr="00183E62" w:rsidRDefault="00842ADC" w:rsidP="00842ADC">
      <w:pPr>
        <w:widowControl w:val="0"/>
        <w:autoSpaceDE w:val="0"/>
        <w:autoSpaceDN w:val="0"/>
        <w:spacing w:before="11" w:line="276" w:lineRule="auto"/>
        <w:jc w:val="both"/>
        <w:rPr>
          <w:rFonts w:ascii="Calibri" w:eastAsia="Calibri" w:hAnsi="Calibri" w:cs="Calibri"/>
          <w:sz w:val="23"/>
          <w:lang w:eastAsia="en-US"/>
        </w:rPr>
      </w:pPr>
    </w:p>
    <w:p w14:paraId="6FA51D41" w14:textId="56BC0A82" w:rsidR="00842ADC" w:rsidRPr="00183E62" w:rsidRDefault="00842ADC" w:rsidP="00842ADC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183E62">
        <w:rPr>
          <w:rFonts w:ascii="Calibri" w:eastAsia="Calibri" w:hAnsi="Calibri" w:cs="Calibri"/>
          <w:lang w:eastAsia="en-US"/>
        </w:rPr>
        <w:t>Estimados</w:t>
      </w:r>
      <w:r w:rsidRPr="00183E62">
        <w:rPr>
          <w:rFonts w:ascii="Calibri" w:eastAsia="Calibri" w:hAnsi="Calibri" w:cs="Calibri"/>
          <w:spacing w:val="44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padres</w:t>
      </w:r>
      <w:r>
        <w:rPr>
          <w:rFonts w:ascii="Calibri" w:eastAsia="Calibri" w:hAnsi="Calibri" w:cs="Calibri"/>
          <w:lang w:eastAsia="en-US"/>
        </w:rPr>
        <w:t xml:space="preserve"> o tutor legal</w:t>
      </w:r>
      <w:r w:rsidRPr="00183E62">
        <w:rPr>
          <w:rFonts w:ascii="Calibri" w:eastAsia="Calibri" w:hAnsi="Calibri" w:cs="Calibri"/>
          <w:spacing w:val="4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>l/la alumno/a _______________</w:t>
      </w:r>
      <w:r>
        <w:rPr>
          <w:rFonts w:ascii="Calibri" w:eastAsia="Calibri" w:hAnsi="Calibri" w:cs="Calibri"/>
          <w:lang w:eastAsia="en-US"/>
        </w:rPr>
        <w:t>_</w:t>
      </w:r>
      <w:r>
        <w:rPr>
          <w:rFonts w:ascii="Calibri" w:eastAsia="Calibri" w:hAnsi="Calibri" w:cs="Calibri"/>
          <w:lang w:eastAsia="en-US"/>
        </w:rPr>
        <w:t xml:space="preserve">_____________________ matriculado/a </w:t>
      </w:r>
      <w:r w:rsidRPr="00183E62">
        <w:rPr>
          <w:rFonts w:ascii="Calibri" w:eastAsia="Calibri" w:hAnsi="Calibri" w:cs="Calibri"/>
          <w:lang w:eastAsia="en-US"/>
        </w:rPr>
        <w:t>en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este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centro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en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el</w:t>
      </w:r>
      <w:r>
        <w:rPr>
          <w:rFonts w:ascii="Calibri" w:eastAsia="Calibri" w:hAnsi="Calibri" w:cs="Calibri"/>
          <w:spacing w:val="-5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curso</w:t>
      </w:r>
      <w:r>
        <w:rPr>
          <w:rFonts w:ascii="Calibri" w:eastAsia="Calibri" w:hAnsi="Calibri" w:cs="Calibri"/>
          <w:lang w:eastAsia="en-US"/>
        </w:rPr>
        <w:t xml:space="preserve"> _____ </w:t>
      </w:r>
      <w:r w:rsidRPr="00183E62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>l ciclo formativo de Grado ______</w:t>
      </w:r>
      <w:r>
        <w:rPr>
          <w:rFonts w:ascii="Calibri" w:eastAsia="Calibri" w:hAnsi="Calibri" w:cs="Calibri"/>
          <w:lang w:eastAsia="en-US"/>
        </w:rPr>
        <w:t>__</w:t>
      </w:r>
      <w:r>
        <w:rPr>
          <w:rFonts w:ascii="Calibri" w:eastAsia="Calibri" w:hAnsi="Calibri" w:cs="Calibri"/>
          <w:lang w:eastAsia="en-US"/>
        </w:rPr>
        <w:t>______ de ________________________________________________.</w:t>
      </w:r>
    </w:p>
    <w:p w14:paraId="2C60313D" w14:textId="77777777" w:rsidR="00842ADC" w:rsidRPr="00183E62" w:rsidRDefault="00842ADC" w:rsidP="00842ADC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1D6F3355" w14:textId="258C6FDD" w:rsidR="00842ADC" w:rsidRDefault="00842ADC" w:rsidP="00842ADC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183E62">
        <w:rPr>
          <w:rFonts w:ascii="Calibri" w:eastAsia="Calibri" w:hAnsi="Calibri" w:cs="Calibri"/>
          <w:lang w:eastAsia="en-US"/>
        </w:rPr>
        <w:t>Les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escribo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para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comunicarles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que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desde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comienzo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de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curso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hasta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hoy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 xml:space="preserve">el/la alumno/a </w:t>
      </w:r>
      <w:r w:rsidRPr="00183E62">
        <w:rPr>
          <w:rFonts w:ascii="Calibri" w:eastAsia="Calibri" w:hAnsi="Calibri" w:cs="Calibri"/>
          <w:lang w:eastAsia="en-US"/>
        </w:rPr>
        <w:t>ha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acumulado</w:t>
      </w:r>
      <w:r>
        <w:rPr>
          <w:rFonts w:ascii="Calibri" w:eastAsia="Calibri" w:hAnsi="Calibri" w:cs="Calibri"/>
          <w:lang w:eastAsia="en-US"/>
        </w:rPr>
        <w:t xml:space="preserve"> _____ </w:t>
      </w:r>
      <w:r w:rsidRPr="00183E62">
        <w:rPr>
          <w:rFonts w:ascii="Calibri" w:eastAsia="Calibri" w:hAnsi="Calibri" w:cs="Calibri"/>
          <w:lang w:eastAsia="en-US"/>
        </w:rPr>
        <w:t xml:space="preserve">faltas de asistencia en </w:t>
      </w:r>
      <w:r>
        <w:rPr>
          <w:rFonts w:ascii="Calibri" w:eastAsia="Calibri" w:hAnsi="Calibri" w:cs="Calibri"/>
          <w:lang w:eastAsia="en-US"/>
        </w:rPr>
        <w:t xml:space="preserve">el </w:t>
      </w:r>
      <w:r w:rsidRPr="00524AF1">
        <w:rPr>
          <w:rFonts w:ascii="Calibri" w:eastAsia="Calibri" w:hAnsi="Calibri" w:cs="Calibri"/>
          <w:b/>
          <w:bCs/>
          <w:lang w:eastAsia="en-US"/>
        </w:rPr>
        <w:t>módulo de</w:t>
      </w:r>
      <w:r>
        <w:rPr>
          <w:rFonts w:ascii="Calibri" w:eastAsia="Calibri" w:hAnsi="Calibri" w:cs="Calibri"/>
          <w:lang w:eastAsia="en-US"/>
        </w:rPr>
        <w:t xml:space="preserve"> ________</w:t>
      </w:r>
      <w:r>
        <w:rPr>
          <w:rFonts w:ascii="Calibri" w:eastAsia="Calibri" w:hAnsi="Calibri" w:cs="Calibri"/>
          <w:lang w:eastAsia="en-US"/>
        </w:rPr>
        <w:t>___</w:t>
      </w:r>
      <w:r>
        <w:rPr>
          <w:rFonts w:ascii="Calibri" w:eastAsia="Calibri" w:hAnsi="Calibri" w:cs="Calibri"/>
          <w:lang w:eastAsia="en-US"/>
        </w:rPr>
        <w:t>____________________</w:t>
      </w:r>
      <w:r>
        <w:rPr>
          <w:rFonts w:ascii="Calibri" w:eastAsia="Calibri" w:hAnsi="Calibri" w:cs="Calibri"/>
          <w:lang w:eastAsia="en-US"/>
        </w:rPr>
        <w:t>_</w:t>
      </w:r>
    </w:p>
    <w:p w14:paraId="4607909A" w14:textId="1B3C7068" w:rsidR="00842ADC" w:rsidRPr="00183E62" w:rsidRDefault="00842ADC" w:rsidP="00842ADC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______________________________________________</w:t>
      </w:r>
    </w:p>
    <w:p w14:paraId="4E11152D" w14:textId="77777777" w:rsidR="00842ADC" w:rsidRPr="00183E62" w:rsidRDefault="00842ADC" w:rsidP="00842ADC">
      <w:pPr>
        <w:widowControl w:val="0"/>
        <w:autoSpaceDE w:val="0"/>
        <w:autoSpaceDN w:val="0"/>
        <w:spacing w:before="12" w:line="276" w:lineRule="auto"/>
        <w:ind w:firstLine="567"/>
        <w:jc w:val="both"/>
        <w:rPr>
          <w:rFonts w:ascii="Calibri" w:eastAsia="Calibri" w:hAnsi="Calibri" w:cs="Calibri"/>
          <w:sz w:val="23"/>
          <w:lang w:eastAsia="en-US"/>
        </w:rPr>
      </w:pPr>
    </w:p>
    <w:p w14:paraId="006647C4" w14:textId="77777777" w:rsidR="00842ADC" w:rsidRPr="009E124F" w:rsidRDefault="00842ADC" w:rsidP="00842ADC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9E124F">
        <w:rPr>
          <w:rFonts w:ascii="Calibri" w:eastAsia="Calibri" w:hAnsi="Calibri" w:cs="Calibri"/>
          <w:szCs w:val="22"/>
          <w:lang w:eastAsia="en-US"/>
        </w:rPr>
        <w:t xml:space="preserve">Por tanto, de acuerdo con la Orden 893/2022, las </w:t>
      </w:r>
      <w:r>
        <w:rPr>
          <w:rFonts w:ascii="Calibri" w:eastAsia="Calibri" w:hAnsi="Calibri" w:cs="Calibri"/>
          <w:szCs w:val="22"/>
          <w:lang w:eastAsia="en-US"/>
        </w:rPr>
        <w:t>n</w:t>
      </w:r>
      <w:r w:rsidRPr="009E124F">
        <w:rPr>
          <w:rFonts w:ascii="Calibri" w:eastAsia="Calibri" w:hAnsi="Calibri" w:cs="Calibri"/>
          <w:szCs w:val="22"/>
          <w:lang w:eastAsia="en-US"/>
        </w:rPr>
        <w:t xml:space="preserve">ormas de organización y funcionamiento del centro y las programaciones didácticas, les informo </w:t>
      </w:r>
      <w:r w:rsidRPr="003A38AC">
        <w:rPr>
          <w:rFonts w:ascii="Calibri" w:eastAsia="Calibri" w:hAnsi="Calibri" w:cs="Calibri"/>
          <w:szCs w:val="22"/>
          <w:lang w:eastAsia="en-US"/>
        </w:rPr>
        <w:t xml:space="preserve">que </w:t>
      </w:r>
      <w:r>
        <w:rPr>
          <w:rFonts w:ascii="Calibri" w:eastAsia="Calibri" w:hAnsi="Calibri" w:cs="Calibri"/>
          <w:szCs w:val="22"/>
          <w:lang w:eastAsia="en-US"/>
        </w:rPr>
        <w:t>el/</w:t>
      </w:r>
      <w:r w:rsidRPr="003A38AC">
        <w:rPr>
          <w:rFonts w:ascii="Calibri" w:eastAsia="Calibri" w:hAnsi="Calibri" w:cs="Calibri"/>
          <w:szCs w:val="22"/>
          <w:lang w:eastAsia="en-US"/>
        </w:rPr>
        <w:t>la alumn</w:t>
      </w:r>
      <w:r>
        <w:rPr>
          <w:rFonts w:ascii="Calibri" w:eastAsia="Calibri" w:hAnsi="Calibri" w:cs="Calibri"/>
          <w:szCs w:val="22"/>
          <w:lang w:eastAsia="en-US"/>
        </w:rPr>
        <w:t>o/a</w:t>
      </w:r>
      <w:r w:rsidRPr="003A38AC">
        <w:rPr>
          <w:rFonts w:ascii="Calibri" w:eastAsia="Calibri" w:hAnsi="Calibri" w:cs="Calibri"/>
          <w:szCs w:val="22"/>
          <w:lang w:eastAsia="en-US"/>
        </w:rPr>
        <w:t xml:space="preserve"> </w:t>
      </w:r>
      <w:r w:rsidRPr="004B42FA">
        <w:rPr>
          <w:rFonts w:ascii="Calibri" w:eastAsia="Calibri" w:hAnsi="Calibri" w:cs="Calibri"/>
          <w:b/>
          <w:bCs/>
          <w:szCs w:val="22"/>
          <w:lang w:eastAsia="en-US"/>
        </w:rPr>
        <w:t>ha alcanzado el 50 % de las faltas de asistencia</w:t>
      </w:r>
      <w:r>
        <w:rPr>
          <w:rFonts w:ascii="Calibri" w:eastAsia="Calibri" w:hAnsi="Calibri" w:cs="Calibri"/>
          <w:szCs w:val="22"/>
          <w:lang w:eastAsia="en-US"/>
        </w:rPr>
        <w:t xml:space="preserve"> que conducen a la </w:t>
      </w:r>
      <w:r w:rsidRPr="0032520C">
        <w:rPr>
          <w:rFonts w:ascii="Calibri" w:eastAsia="Calibri" w:hAnsi="Calibri" w:cs="Calibri"/>
          <w:b/>
          <w:bCs/>
          <w:szCs w:val="22"/>
          <w:lang w:eastAsia="en-US"/>
        </w:rPr>
        <w:t>pérdida del derecho a la evaluación continua</w:t>
      </w:r>
      <w:r w:rsidRPr="004B42FA">
        <w:rPr>
          <w:rFonts w:ascii="Calibri" w:eastAsia="Calibri" w:hAnsi="Calibri" w:cs="Calibri"/>
          <w:szCs w:val="22"/>
          <w:lang w:eastAsia="en-US"/>
        </w:rPr>
        <w:t xml:space="preserve"> (</w:t>
      </w:r>
      <w:r w:rsidRPr="009E124F">
        <w:rPr>
          <w:rFonts w:ascii="Calibri" w:eastAsia="Calibri" w:hAnsi="Calibri" w:cs="Calibri"/>
          <w:szCs w:val="22"/>
          <w:lang w:eastAsia="en-US"/>
        </w:rPr>
        <w:t>art.43)</w:t>
      </w:r>
      <w:r>
        <w:rPr>
          <w:rFonts w:ascii="Calibri" w:eastAsia="Calibri" w:hAnsi="Calibri" w:cs="Calibri"/>
          <w:szCs w:val="22"/>
          <w:lang w:eastAsia="en-US"/>
        </w:rPr>
        <w:t xml:space="preserve"> en el módulo mencionado.</w:t>
      </w:r>
    </w:p>
    <w:p w14:paraId="6EDBCEEA" w14:textId="77777777" w:rsidR="00842ADC" w:rsidRDefault="00842ADC" w:rsidP="00842ADC">
      <w:pPr>
        <w:widowControl w:val="0"/>
        <w:tabs>
          <w:tab w:val="left" w:pos="7215"/>
        </w:tabs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019DE75E" w14:textId="77777777" w:rsidR="00842ADC" w:rsidRDefault="00842ADC" w:rsidP="00842ADC">
      <w:pPr>
        <w:widowControl w:val="0"/>
        <w:tabs>
          <w:tab w:val="left" w:pos="7215"/>
        </w:tabs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21C1A27E" w14:textId="77777777" w:rsidR="00842ADC" w:rsidRDefault="00842ADC" w:rsidP="00842ADC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p w14:paraId="1C838F19" w14:textId="77777777" w:rsidR="00842ADC" w:rsidRPr="009E124F" w:rsidRDefault="00842ADC" w:rsidP="00842ADC">
      <w:pPr>
        <w:widowControl w:val="0"/>
        <w:autoSpaceDE w:val="0"/>
        <w:autoSpaceDN w:val="0"/>
        <w:spacing w:before="1"/>
        <w:ind w:left="567"/>
        <w:rPr>
          <w:rFonts w:ascii="Calibri" w:eastAsia="Calibri" w:hAnsi="Calibri" w:cs="Calibri"/>
          <w:lang w:eastAsia="en-US"/>
        </w:rPr>
      </w:pPr>
      <w:r w:rsidRPr="009E124F">
        <w:rPr>
          <w:rFonts w:ascii="Calibri" w:eastAsia="Calibri" w:hAnsi="Calibri" w:cs="Calibri"/>
          <w:lang w:eastAsia="en-US"/>
        </w:rPr>
        <w:t>Tutor/a</w:t>
      </w:r>
      <w:r>
        <w:rPr>
          <w:rFonts w:ascii="Calibri" w:eastAsia="Calibri" w:hAnsi="Calibri" w:cs="Calibri"/>
          <w:lang w:eastAsia="en-US"/>
        </w:rPr>
        <w:tab/>
      </w:r>
      <w:r>
        <w:rPr>
          <w:rFonts w:ascii="Calibri" w:eastAsia="Calibri" w:hAnsi="Calibri" w:cs="Calibri"/>
          <w:lang w:eastAsia="en-US"/>
        </w:rPr>
        <w:tab/>
      </w:r>
      <w:r>
        <w:rPr>
          <w:rFonts w:ascii="Calibri" w:eastAsia="Calibri" w:hAnsi="Calibri" w:cs="Calibri"/>
          <w:lang w:eastAsia="en-US"/>
        </w:rPr>
        <w:tab/>
      </w:r>
      <w:r>
        <w:rPr>
          <w:rFonts w:ascii="Calibri" w:eastAsia="Calibri" w:hAnsi="Calibri" w:cs="Calibri"/>
          <w:lang w:eastAsia="en-US"/>
        </w:rPr>
        <w:tab/>
      </w:r>
      <w:r>
        <w:rPr>
          <w:rFonts w:ascii="Calibri" w:eastAsia="Calibri" w:hAnsi="Calibri" w:cs="Calibri"/>
          <w:lang w:eastAsia="en-US"/>
        </w:rPr>
        <w:tab/>
      </w:r>
      <w:r>
        <w:rPr>
          <w:rFonts w:ascii="Calibri" w:eastAsia="Calibri" w:hAnsi="Calibri" w:cs="Calibri"/>
          <w:lang w:eastAsia="en-US"/>
        </w:rPr>
        <w:tab/>
      </w:r>
      <w:r>
        <w:rPr>
          <w:rFonts w:ascii="Calibri" w:eastAsia="Calibri" w:hAnsi="Calibri" w:cs="Calibri"/>
          <w:lang w:eastAsia="en-US"/>
        </w:rPr>
        <w:tab/>
        <w:t>P</w:t>
      </w:r>
      <w:r w:rsidRPr="009E124F">
        <w:rPr>
          <w:rFonts w:ascii="Calibri" w:eastAsia="Calibri" w:hAnsi="Calibri" w:cs="Calibri"/>
          <w:lang w:eastAsia="en-US"/>
        </w:rPr>
        <w:t>rofesor</w:t>
      </w:r>
      <w:r>
        <w:rPr>
          <w:rFonts w:ascii="Calibri" w:eastAsia="Calibri" w:hAnsi="Calibri" w:cs="Calibri"/>
          <w:spacing w:val="-5"/>
          <w:lang w:eastAsia="en-US"/>
        </w:rPr>
        <w:t xml:space="preserve">/a </w:t>
      </w:r>
      <w:r w:rsidRPr="009E124F">
        <w:rPr>
          <w:rFonts w:ascii="Calibri" w:eastAsia="Calibri" w:hAnsi="Calibri" w:cs="Calibri"/>
          <w:lang w:eastAsia="en-US"/>
        </w:rPr>
        <w:t>del</w:t>
      </w:r>
      <w:r w:rsidRPr="009E124F">
        <w:rPr>
          <w:rFonts w:ascii="Calibri" w:eastAsia="Calibri" w:hAnsi="Calibri" w:cs="Calibri"/>
          <w:spacing w:val="-3"/>
          <w:lang w:eastAsia="en-US"/>
        </w:rPr>
        <w:t xml:space="preserve"> </w:t>
      </w:r>
      <w:r w:rsidRPr="009E124F">
        <w:rPr>
          <w:rFonts w:ascii="Calibri" w:eastAsia="Calibri" w:hAnsi="Calibri" w:cs="Calibri"/>
          <w:lang w:eastAsia="en-US"/>
        </w:rPr>
        <w:t>módulo</w:t>
      </w:r>
    </w:p>
    <w:p w14:paraId="7E157075" w14:textId="77777777" w:rsidR="00842ADC" w:rsidRDefault="00842ADC" w:rsidP="00842ADC">
      <w:pPr>
        <w:widowControl w:val="0"/>
        <w:autoSpaceDE w:val="0"/>
        <w:autoSpaceDN w:val="0"/>
        <w:ind w:left="567" w:right="-1"/>
        <w:rPr>
          <w:rFonts w:ascii="Calibri" w:eastAsia="Calibri" w:hAnsi="Calibri" w:cs="Calibri"/>
          <w:lang w:eastAsia="en-US"/>
        </w:rPr>
      </w:pPr>
    </w:p>
    <w:p w14:paraId="17882DCF" w14:textId="77777777" w:rsidR="00842ADC" w:rsidRDefault="00842ADC" w:rsidP="00842ADC">
      <w:pPr>
        <w:widowControl w:val="0"/>
        <w:autoSpaceDE w:val="0"/>
        <w:autoSpaceDN w:val="0"/>
        <w:ind w:left="567" w:right="-1"/>
        <w:rPr>
          <w:rFonts w:ascii="Calibri" w:eastAsia="Calibri" w:hAnsi="Calibri" w:cs="Calibri"/>
          <w:lang w:eastAsia="en-US"/>
        </w:rPr>
      </w:pPr>
    </w:p>
    <w:p w14:paraId="5E520C47" w14:textId="77777777" w:rsidR="00842ADC" w:rsidRDefault="00842ADC" w:rsidP="00842ADC">
      <w:pPr>
        <w:widowControl w:val="0"/>
        <w:autoSpaceDE w:val="0"/>
        <w:autoSpaceDN w:val="0"/>
        <w:ind w:left="567" w:right="-1"/>
        <w:rPr>
          <w:rFonts w:ascii="Calibri" w:eastAsia="Calibri" w:hAnsi="Calibri" w:cs="Calibri"/>
          <w:lang w:eastAsia="en-US"/>
        </w:rPr>
      </w:pPr>
    </w:p>
    <w:p w14:paraId="0CADF4D6" w14:textId="77777777" w:rsidR="00842ADC" w:rsidRDefault="00842ADC" w:rsidP="00842ADC">
      <w:pPr>
        <w:widowControl w:val="0"/>
        <w:autoSpaceDE w:val="0"/>
        <w:autoSpaceDN w:val="0"/>
        <w:ind w:left="567" w:right="-1"/>
        <w:rPr>
          <w:rFonts w:ascii="Calibri" w:eastAsia="Calibri" w:hAnsi="Calibri" w:cs="Calibri"/>
          <w:lang w:eastAsia="en-US"/>
        </w:rPr>
      </w:pPr>
    </w:p>
    <w:p w14:paraId="08965E95" w14:textId="77777777" w:rsidR="00842ADC" w:rsidRPr="009E124F" w:rsidRDefault="00842ADC" w:rsidP="00842ADC">
      <w:pPr>
        <w:widowControl w:val="0"/>
        <w:autoSpaceDE w:val="0"/>
        <w:autoSpaceDN w:val="0"/>
        <w:ind w:left="567" w:right="-1"/>
        <w:rPr>
          <w:rFonts w:ascii="Calibri" w:eastAsia="Calibri" w:hAnsi="Calibri" w:cs="Calibri"/>
          <w:lang w:eastAsia="en-US"/>
        </w:rPr>
      </w:pPr>
    </w:p>
    <w:p w14:paraId="0BB72D62" w14:textId="77777777" w:rsidR="00842ADC" w:rsidRPr="009E124F" w:rsidRDefault="00842ADC" w:rsidP="00842ADC">
      <w:pPr>
        <w:widowControl w:val="0"/>
        <w:autoSpaceDE w:val="0"/>
        <w:autoSpaceDN w:val="0"/>
        <w:ind w:left="567" w:right="-1"/>
        <w:rPr>
          <w:rFonts w:ascii="Calibri" w:eastAsia="Calibri" w:hAnsi="Calibri" w:cs="Calibri"/>
          <w:lang w:eastAsia="en-US"/>
        </w:rPr>
      </w:pPr>
      <w:r w:rsidRPr="009E124F">
        <w:rPr>
          <w:rFonts w:ascii="Calibri" w:eastAsia="Calibri" w:hAnsi="Calibri" w:cs="Calibri"/>
          <w:lang w:eastAsia="en-US"/>
        </w:rPr>
        <w:t>Fdo.</w:t>
      </w:r>
      <w:r>
        <w:rPr>
          <w:rFonts w:ascii="Calibri" w:eastAsia="Calibri" w:hAnsi="Calibri" w:cs="Calibri"/>
          <w:lang w:eastAsia="en-US"/>
        </w:rPr>
        <w:t xml:space="preserve"> ________________________</w:t>
      </w:r>
      <w:r>
        <w:rPr>
          <w:rFonts w:ascii="Calibri" w:eastAsia="Calibri" w:hAnsi="Calibri" w:cs="Calibri"/>
          <w:lang w:eastAsia="en-US"/>
        </w:rPr>
        <w:tab/>
      </w:r>
      <w:r>
        <w:rPr>
          <w:rFonts w:ascii="Calibri" w:eastAsia="Calibri" w:hAnsi="Calibri" w:cs="Calibri"/>
          <w:lang w:eastAsia="en-US"/>
        </w:rPr>
        <w:tab/>
      </w:r>
      <w:r>
        <w:rPr>
          <w:rFonts w:ascii="Calibri" w:eastAsia="Calibri" w:hAnsi="Calibri" w:cs="Calibri"/>
          <w:lang w:eastAsia="en-US"/>
        </w:rPr>
        <w:tab/>
      </w:r>
      <w:r w:rsidRPr="009E124F">
        <w:rPr>
          <w:rFonts w:ascii="Calibri" w:eastAsia="Calibri" w:hAnsi="Calibri" w:cs="Calibri"/>
          <w:lang w:eastAsia="en-US"/>
        </w:rPr>
        <w:t>Fdo.</w:t>
      </w:r>
      <w:r>
        <w:rPr>
          <w:rFonts w:ascii="Calibri" w:eastAsia="Calibri" w:hAnsi="Calibri" w:cs="Calibri"/>
          <w:lang w:eastAsia="en-US"/>
        </w:rPr>
        <w:t xml:space="preserve"> ________________________</w:t>
      </w:r>
    </w:p>
    <w:p w14:paraId="0D54C55F" w14:textId="77777777" w:rsidR="00842ADC" w:rsidRPr="009E124F" w:rsidRDefault="00842ADC" w:rsidP="00842ADC">
      <w:pPr>
        <w:widowControl w:val="0"/>
        <w:autoSpaceDE w:val="0"/>
        <w:autoSpaceDN w:val="0"/>
        <w:ind w:right="221"/>
        <w:jc w:val="both"/>
        <w:rPr>
          <w:rFonts w:ascii="Arial" w:hAnsi="Arial" w:cs="Arial"/>
        </w:rPr>
      </w:pPr>
    </w:p>
    <w:p w14:paraId="43F3BA63" w14:textId="77777777" w:rsidR="00925474" w:rsidRDefault="00925474" w:rsidP="00925474">
      <w:pPr>
        <w:autoSpaceDE w:val="0"/>
        <w:autoSpaceDN w:val="0"/>
        <w:adjustRightInd w:val="0"/>
        <w:spacing w:line="276" w:lineRule="auto"/>
        <w:ind w:left="454" w:right="454"/>
        <w:jc w:val="center"/>
        <w:rPr>
          <w:rFonts w:ascii="Arial" w:hAnsi="Arial" w:cs="Arial"/>
          <w:b/>
          <w:bCs/>
        </w:rPr>
      </w:pPr>
    </w:p>
    <w:sectPr w:rsidR="00925474" w:rsidSect="003453B7">
      <w:headerReference w:type="default" r:id="rId8"/>
      <w:footerReference w:type="default" r:id="rId9"/>
      <w:type w:val="continuous"/>
      <w:pgSz w:w="11906" w:h="16838" w:code="9"/>
      <w:pgMar w:top="2410" w:right="1418" w:bottom="851" w:left="1418" w:header="285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ACD85" w14:textId="77777777" w:rsidR="0041552C" w:rsidRDefault="0041552C">
      <w:r>
        <w:separator/>
      </w:r>
    </w:p>
  </w:endnote>
  <w:endnote w:type="continuationSeparator" w:id="0">
    <w:p w14:paraId="7379B7DD" w14:textId="77777777" w:rsidR="0041552C" w:rsidRDefault="00415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BFF4" w14:textId="77777777" w:rsidR="00000632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FONDO SOCIAL EUROPEO PLUS</w:t>
    </w:r>
  </w:p>
  <w:p w14:paraId="3C37B102" w14:textId="77777777" w:rsidR="00CB0CDC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El FSE+ invierte en su futuro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5FCB2" w14:textId="77777777" w:rsidR="0041552C" w:rsidRDefault="0041552C">
      <w:r>
        <w:separator/>
      </w:r>
    </w:p>
  </w:footnote>
  <w:footnote w:type="continuationSeparator" w:id="0">
    <w:p w14:paraId="468F7DC8" w14:textId="77777777" w:rsidR="0041552C" w:rsidRDefault="00415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648" w:type="dxa"/>
      <w:jc w:val="center"/>
      <w:tblBorders>
        <w:top w:val="single" w:sz="2" w:space="0" w:color="FFFFFF" w:themeColor="background1"/>
        <w:left w:val="single" w:sz="2" w:space="0" w:color="FFFFFF" w:themeColor="background1"/>
        <w:bottom w:val="single" w:sz="2" w:space="0" w:color="FFFFFF" w:themeColor="background1"/>
        <w:right w:val="single" w:sz="2" w:space="0" w:color="FFFFFF" w:themeColor="background1"/>
        <w:insideH w:val="single" w:sz="2" w:space="0" w:color="FFFFFF" w:themeColor="background1"/>
        <w:insideV w:val="single" w:sz="2" w:space="0" w:color="FFFFFF" w:themeColor="background1"/>
      </w:tblBorders>
      <w:tblLook w:val="04A0" w:firstRow="1" w:lastRow="0" w:firstColumn="1" w:lastColumn="0" w:noHBand="0" w:noVBand="1"/>
    </w:tblPr>
    <w:tblGrid>
      <w:gridCol w:w="3293"/>
      <w:gridCol w:w="1350"/>
      <w:gridCol w:w="2901"/>
      <w:gridCol w:w="2104"/>
    </w:tblGrid>
    <w:tr w:rsidR="00F42DF8" w14:paraId="07B63967" w14:textId="77777777" w:rsidTr="00042AE4">
      <w:trPr>
        <w:trHeight w:val="1247"/>
        <w:jc w:val="center"/>
      </w:trPr>
      <w:tc>
        <w:tcPr>
          <w:tcW w:w="3293" w:type="dxa"/>
          <w:vAlign w:val="center"/>
        </w:tcPr>
        <w:p w14:paraId="5B9ED920" w14:textId="77777777" w:rsidR="00F42DF8" w:rsidRDefault="00F42DF8" w:rsidP="00F76F1D">
          <w:pPr>
            <w:widowControl w:val="0"/>
            <w:ind w:left="-113"/>
            <w:rPr>
              <w:snapToGrid w:val="0"/>
            </w:rPr>
          </w:pPr>
          <w:r w:rsidRPr="00000632">
            <w:rPr>
              <w:noProof/>
            </w:rPr>
            <w:drawing>
              <wp:inline distT="0" distB="0" distL="0" distR="0" wp14:anchorId="56E649F3" wp14:editId="5BAFDCE5">
                <wp:extent cx="1774413" cy="618490"/>
                <wp:effectExtent l="0" t="0" r="0" b="0"/>
                <wp:docPr id="345921134" name="Imagen 345921134" descr="81C82A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2" descr="81C82A5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082" r="-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3348" cy="625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50" w:type="dxa"/>
          <w:vAlign w:val="center"/>
        </w:tcPr>
        <w:p w14:paraId="77FC7524" w14:textId="77777777" w:rsidR="00F42DF8" w:rsidRDefault="00F42DF8" w:rsidP="00F76F1D">
          <w:pPr>
            <w:widowControl w:val="0"/>
            <w:jc w:val="center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04BA336F" wp14:editId="7653CE90">
                <wp:extent cx="657225" cy="781050"/>
                <wp:effectExtent l="0" t="0" r="0" b="0"/>
                <wp:docPr id="1196489379" name="Imagen 14" descr="LOGO LETR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4" descr="LOGO LETR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1" w:type="dxa"/>
          <w:vAlign w:val="center"/>
        </w:tcPr>
        <w:p w14:paraId="2B26E216" w14:textId="77777777" w:rsidR="00F42DF8" w:rsidRDefault="00F42DF8" w:rsidP="00042AE4">
          <w:pPr>
            <w:widowControl w:val="0"/>
            <w:jc w:val="right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08284EB8" wp14:editId="0D60AB9C">
                <wp:extent cx="1490662" cy="390445"/>
                <wp:effectExtent l="0" t="0" r="0" b="0"/>
                <wp:docPr id="868507815" name="Imagen 8685078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255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0968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04" w:type="dxa"/>
          <w:vAlign w:val="center"/>
        </w:tcPr>
        <w:p w14:paraId="0DBC3126" w14:textId="77777777" w:rsidR="00F42DF8" w:rsidRDefault="00F42DF8" w:rsidP="007C4051">
          <w:pPr>
            <w:widowControl w:val="0"/>
            <w:ind w:right="-91"/>
            <w:jc w:val="right"/>
            <w:rPr>
              <w:snapToGrid w:val="0"/>
            </w:rPr>
          </w:pPr>
          <w:r>
            <w:rPr>
              <w:noProof/>
              <w:snapToGrid w:val="0"/>
            </w:rPr>
            <w:drawing>
              <wp:inline distT="0" distB="0" distL="0" distR="0" wp14:anchorId="50A42D14" wp14:editId="456234F4">
                <wp:extent cx="1133475" cy="306070"/>
                <wp:effectExtent l="0" t="0" r="9525" b="0"/>
                <wp:docPr id="993562118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2367" cy="3165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74C4D98A" w14:textId="77777777" w:rsidR="00555013" w:rsidRDefault="00555013" w:rsidP="00EC58FA">
    <w:pPr>
      <w:widowControl w:val="0"/>
      <w:pBdr>
        <w:bottom w:val="single" w:sz="6" w:space="1" w:color="auto"/>
      </w:pBdr>
      <w:ind w:left="-284" w:right="-284"/>
      <w:rPr>
        <w:snapToGrid w:val="0"/>
        <w:sz w:val="16"/>
      </w:rPr>
    </w:pPr>
  </w:p>
  <w:p w14:paraId="3EDA7B05" w14:textId="77777777" w:rsidR="006358BA" w:rsidRPr="00836416" w:rsidRDefault="00555013" w:rsidP="00EC58FA">
    <w:pPr>
      <w:widowControl w:val="0"/>
      <w:tabs>
        <w:tab w:val="center" w:pos="4536"/>
        <w:tab w:val="right" w:pos="9637"/>
      </w:tabs>
      <w:spacing w:before="60"/>
      <w:ind w:left="-284" w:right="-284"/>
      <w:rPr>
        <w:snapToGrid w:val="0"/>
        <w:sz w:val="16"/>
        <w:szCs w:val="16"/>
      </w:rPr>
    </w:pPr>
    <w:r>
      <w:rPr>
        <w:snapToGrid w:val="0"/>
        <w:sz w:val="16"/>
      </w:rPr>
      <w:t>I</w:t>
    </w:r>
    <w:r w:rsidR="00BE279F">
      <w:rPr>
        <w:snapToGrid w:val="0"/>
        <w:sz w:val="16"/>
        <w:szCs w:val="16"/>
      </w:rPr>
      <w:t>ES LUIS BUÑ</w:t>
    </w:r>
    <w:r>
      <w:rPr>
        <w:snapToGrid w:val="0"/>
        <w:sz w:val="16"/>
        <w:szCs w:val="16"/>
      </w:rPr>
      <w:t>UEL</w:t>
    </w:r>
    <w:r w:rsidR="00466A97">
      <w:rPr>
        <w:snapToGrid w:val="0"/>
        <w:sz w:val="16"/>
        <w:szCs w:val="16"/>
      </w:rPr>
      <w:tab/>
    </w:r>
    <w:r w:rsidR="006234B3">
      <w:rPr>
        <w:snapToGrid w:val="0"/>
        <w:sz w:val="16"/>
        <w:szCs w:val="16"/>
      </w:rPr>
      <w:t xml:space="preserve">Edificio principal: </w:t>
    </w:r>
    <w:r w:rsidR="00835264" w:rsidRPr="00836416">
      <w:rPr>
        <w:snapToGrid w:val="0"/>
        <w:sz w:val="16"/>
        <w:szCs w:val="16"/>
      </w:rPr>
      <w:t>C/</w:t>
    </w:r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ORQU</w:t>
    </w:r>
    <w:r w:rsidR="00215868">
      <w:rPr>
        <w:snapToGrid w:val="0"/>
        <w:sz w:val="16"/>
        <w:szCs w:val="16"/>
      </w:rPr>
      <w:t>Í</w:t>
    </w:r>
    <w:r w:rsidR="00CE01A8" w:rsidRPr="00836416">
      <w:rPr>
        <w:snapToGrid w:val="0"/>
        <w:sz w:val="16"/>
        <w:szCs w:val="16"/>
      </w:rPr>
      <w:t xml:space="preserve">DEA </w:t>
    </w:r>
    <w:proofErr w:type="spellStart"/>
    <w:r w:rsidR="00CE01A8" w:rsidRPr="00836416">
      <w:rPr>
        <w:snapToGrid w:val="0"/>
        <w:sz w:val="16"/>
        <w:szCs w:val="16"/>
      </w:rPr>
      <w:t>Nº</w:t>
    </w:r>
    <w:proofErr w:type="spellEnd"/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 xml:space="preserve">1 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-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6358BA" w:rsidRPr="00836416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Edificio Pablo Casals: </w:t>
    </w:r>
    <w:r w:rsidR="006358BA" w:rsidRPr="00836416">
      <w:rPr>
        <w:snapToGrid w:val="0"/>
        <w:sz w:val="16"/>
        <w:szCs w:val="16"/>
      </w:rPr>
      <w:t xml:space="preserve">C/ </w:t>
    </w:r>
    <w:r w:rsidR="00CE01A8">
      <w:rPr>
        <w:snapToGrid w:val="0"/>
        <w:sz w:val="16"/>
        <w:szCs w:val="16"/>
      </w:rPr>
      <w:t xml:space="preserve">VIOLETA </w:t>
    </w:r>
    <w:proofErr w:type="spellStart"/>
    <w:r w:rsidR="00CE01A8">
      <w:rPr>
        <w:snapToGrid w:val="0"/>
        <w:sz w:val="16"/>
        <w:szCs w:val="16"/>
      </w:rPr>
      <w:t>Nº</w:t>
    </w:r>
    <w:proofErr w:type="spellEnd"/>
    <w:r w:rsidR="00BE279F">
      <w:rPr>
        <w:snapToGrid w:val="0"/>
        <w:sz w:val="16"/>
        <w:szCs w:val="16"/>
      </w:rPr>
      <w:t xml:space="preserve"> 10</w:t>
    </w:r>
    <w:r w:rsidR="00EA4C88">
      <w:rPr>
        <w:snapToGrid w:val="0"/>
        <w:sz w:val="16"/>
        <w:szCs w:val="16"/>
      </w:rPr>
      <w:tab/>
    </w:r>
    <w:r>
      <w:rPr>
        <w:snapToGrid w:val="0"/>
        <w:sz w:val="16"/>
        <w:szCs w:val="16"/>
      </w:rPr>
      <w:t xml:space="preserve"> </w:t>
    </w:r>
    <w:r w:rsidR="00CE01A8">
      <w:rPr>
        <w:snapToGrid w:val="0"/>
        <w:sz w:val="16"/>
        <w:szCs w:val="16"/>
      </w:rPr>
      <w:t>28933 MÓSTOLES</w:t>
    </w:r>
  </w:p>
  <w:p w14:paraId="5EAE3A45" w14:textId="77777777" w:rsidR="002461FA" w:rsidRDefault="00835264" w:rsidP="00EC58FA">
    <w:pPr>
      <w:widowControl w:val="0"/>
      <w:tabs>
        <w:tab w:val="right" w:pos="9637"/>
      </w:tabs>
      <w:spacing w:after="60"/>
      <w:ind w:left="-284" w:right="-284"/>
      <w:rPr>
        <w:snapToGrid w:val="0"/>
        <w:sz w:val="16"/>
        <w:szCs w:val="16"/>
      </w:rPr>
    </w:pPr>
    <w:r w:rsidRPr="00836416">
      <w:rPr>
        <w:b/>
        <w:snapToGrid w:val="0"/>
        <w:sz w:val="16"/>
        <w:szCs w:val="16"/>
      </w:rPr>
      <w:t>TEL</w:t>
    </w:r>
    <w:r w:rsidR="00EC58FA">
      <w:rPr>
        <w:b/>
        <w:snapToGrid w:val="0"/>
        <w:sz w:val="16"/>
        <w:szCs w:val="16"/>
      </w:rPr>
      <w:t>É</w:t>
    </w:r>
    <w:r w:rsidRPr="00836416">
      <w:rPr>
        <w:b/>
        <w:snapToGrid w:val="0"/>
        <w:sz w:val="16"/>
        <w:szCs w:val="16"/>
      </w:rPr>
      <w:t>FONOS</w:t>
    </w:r>
    <w:r w:rsidR="00555013">
      <w:rPr>
        <w:b/>
        <w:snapToGrid w:val="0"/>
        <w:sz w:val="16"/>
        <w:szCs w:val="16"/>
      </w:rPr>
      <w:t>:</w:t>
    </w:r>
    <w:r w:rsidR="00EC58FA">
      <w:rPr>
        <w:b/>
        <w:snapToGrid w:val="0"/>
        <w:sz w:val="16"/>
        <w:szCs w:val="16"/>
      </w:rPr>
      <w:t xml:space="preserve">   </w:t>
    </w:r>
    <w:r w:rsidRPr="00836416">
      <w:rPr>
        <w:b/>
        <w:snapToGrid w:val="0"/>
        <w:sz w:val="16"/>
        <w:szCs w:val="16"/>
      </w:rPr>
      <w:t>912360001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-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91</w:t>
    </w:r>
    <w:r w:rsidR="006358BA" w:rsidRPr="00836416">
      <w:rPr>
        <w:b/>
        <w:snapToGrid w:val="0"/>
        <w:sz w:val="16"/>
        <w:szCs w:val="16"/>
      </w:rPr>
      <w:t>6183971</w:t>
    </w:r>
    <w:r w:rsidR="00466A97">
      <w:rPr>
        <w:snapToGrid w:val="0"/>
        <w:sz w:val="16"/>
        <w:szCs w:val="16"/>
      </w:rPr>
      <w:t xml:space="preserve"> </w:t>
    </w:r>
    <w:r w:rsidR="00EC58FA">
      <w:rPr>
        <w:snapToGrid w:val="0"/>
        <w:sz w:val="16"/>
        <w:szCs w:val="16"/>
      </w:rPr>
      <w:tab/>
    </w:r>
    <w:r w:rsidR="006358BA" w:rsidRPr="00836416">
      <w:rPr>
        <w:snapToGrid w:val="0"/>
        <w:sz w:val="16"/>
        <w:szCs w:val="16"/>
      </w:rPr>
      <w:t xml:space="preserve">email:  </w:t>
    </w:r>
    <w:r w:rsidR="00B77152" w:rsidRPr="00317A0E">
      <w:rPr>
        <w:snapToGrid w:val="0"/>
        <w:sz w:val="16"/>
        <w:szCs w:val="16"/>
      </w:rPr>
      <w:t>ies.luisbunuel.mostoles@educa.madrid.org</w:t>
    </w:r>
  </w:p>
  <w:p w14:paraId="5CFE3F88" w14:textId="77777777" w:rsidR="00B77152" w:rsidRPr="00B77152" w:rsidRDefault="00B77152" w:rsidP="00EC58FA">
    <w:pPr>
      <w:widowControl w:val="0"/>
      <w:pBdr>
        <w:top w:val="single" w:sz="6" w:space="1" w:color="auto"/>
      </w:pBdr>
      <w:tabs>
        <w:tab w:val="right" w:pos="9072"/>
      </w:tabs>
      <w:ind w:left="-284" w:right="-284"/>
      <w:rPr>
        <w:snapToGrid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30FCD"/>
    <w:multiLevelType w:val="hybridMultilevel"/>
    <w:tmpl w:val="4B5A2556"/>
    <w:lvl w:ilvl="0" w:tplc="0C8213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5544F"/>
    <w:multiLevelType w:val="hybridMultilevel"/>
    <w:tmpl w:val="2B444A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67618"/>
    <w:multiLevelType w:val="hybridMultilevel"/>
    <w:tmpl w:val="240E8000"/>
    <w:lvl w:ilvl="0" w:tplc="E0C457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516EF"/>
    <w:multiLevelType w:val="hybridMultilevel"/>
    <w:tmpl w:val="7B7E0488"/>
    <w:lvl w:ilvl="0" w:tplc="3F3AEA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23198"/>
    <w:multiLevelType w:val="hybridMultilevel"/>
    <w:tmpl w:val="CE067296"/>
    <w:lvl w:ilvl="0" w:tplc="76ECBD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singl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019104">
    <w:abstractNumId w:val="0"/>
  </w:num>
  <w:num w:numId="2" w16cid:durableId="934559610">
    <w:abstractNumId w:val="4"/>
  </w:num>
  <w:num w:numId="3" w16cid:durableId="1753547365">
    <w:abstractNumId w:val="3"/>
  </w:num>
  <w:num w:numId="4" w16cid:durableId="1541436266">
    <w:abstractNumId w:val="2"/>
  </w:num>
  <w:num w:numId="5" w16cid:durableId="1450929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3B7"/>
    <w:rsid w:val="00000632"/>
    <w:rsid w:val="000016C1"/>
    <w:rsid w:val="00015574"/>
    <w:rsid w:val="00021320"/>
    <w:rsid w:val="0002410C"/>
    <w:rsid w:val="00024267"/>
    <w:rsid w:val="00031215"/>
    <w:rsid w:val="000336A6"/>
    <w:rsid w:val="00042AE4"/>
    <w:rsid w:val="00043370"/>
    <w:rsid w:val="00051D39"/>
    <w:rsid w:val="00060A96"/>
    <w:rsid w:val="00066FAB"/>
    <w:rsid w:val="00076516"/>
    <w:rsid w:val="00081FA9"/>
    <w:rsid w:val="00092F5A"/>
    <w:rsid w:val="0009529E"/>
    <w:rsid w:val="000A0CED"/>
    <w:rsid w:val="000A607B"/>
    <w:rsid w:val="000B0ED0"/>
    <w:rsid w:val="000B2E39"/>
    <w:rsid w:val="000B7BB0"/>
    <w:rsid w:val="000D5AC6"/>
    <w:rsid w:val="000F43CC"/>
    <w:rsid w:val="00103348"/>
    <w:rsid w:val="00106FF2"/>
    <w:rsid w:val="00111608"/>
    <w:rsid w:val="00131504"/>
    <w:rsid w:val="00133460"/>
    <w:rsid w:val="001336B6"/>
    <w:rsid w:val="00134AD4"/>
    <w:rsid w:val="0017128E"/>
    <w:rsid w:val="00193D7E"/>
    <w:rsid w:val="0019599A"/>
    <w:rsid w:val="001A05FC"/>
    <w:rsid w:val="001A56A7"/>
    <w:rsid w:val="001E7918"/>
    <w:rsid w:val="001F6D3A"/>
    <w:rsid w:val="00204FFD"/>
    <w:rsid w:val="002070E9"/>
    <w:rsid w:val="00213CBC"/>
    <w:rsid w:val="00215868"/>
    <w:rsid w:val="00226C6D"/>
    <w:rsid w:val="0024114C"/>
    <w:rsid w:val="002461FA"/>
    <w:rsid w:val="00252805"/>
    <w:rsid w:val="00291976"/>
    <w:rsid w:val="002944D9"/>
    <w:rsid w:val="00297E55"/>
    <w:rsid w:val="002A63F0"/>
    <w:rsid w:val="002B226A"/>
    <w:rsid w:val="002C0035"/>
    <w:rsid w:val="002C289E"/>
    <w:rsid w:val="002C6B26"/>
    <w:rsid w:val="002D02A8"/>
    <w:rsid w:val="002E51A8"/>
    <w:rsid w:val="002E622A"/>
    <w:rsid w:val="00300442"/>
    <w:rsid w:val="00307695"/>
    <w:rsid w:val="00313447"/>
    <w:rsid w:val="00317A0E"/>
    <w:rsid w:val="003321A6"/>
    <w:rsid w:val="003409A4"/>
    <w:rsid w:val="003453B7"/>
    <w:rsid w:val="00355DD2"/>
    <w:rsid w:val="003719FB"/>
    <w:rsid w:val="00372CDC"/>
    <w:rsid w:val="003751CF"/>
    <w:rsid w:val="003B5750"/>
    <w:rsid w:val="003B66BB"/>
    <w:rsid w:val="003C486B"/>
    <w:rsid w:val="003C53CA"/>
    <w:rsid w:val="003D2D67"/>
    <w:rsid w:val="003D5219"/>
    <w:rsid w:val="003E0DEF"/>
    <w:rsid w:val="003F6469"/>
    <w:rsid w:val="00403AE6"/>
    <w:rsid w:val="0041552C"/>
    <w:rsid w:val="004265E8"/>
    <w:rsid w:val="004405F1"/>
    <w:rsid w:val="0044321B"/>
    <w:rsid w:val="0044577F"/>
    <w:rsid w:val="00466A97"/>
    <w:rsid w:val="0047193C"/>
    <w:rsid w:val="00492C50"/>
    <w:rsid w:val="004A1D0A"/>
    <w:rsid w:val="004A2725"/>
    <w:rsid w:val="004A5E8A"/>
    <w:rsid w:val="004A6C55"/>
    <w:rsid w:val="004C0C30"/>
    <w:rsid w:val="004D548F"/>
    <w:rsid w:val="004F4906"/>
    <w:rsid w:val="005056E3"/>
    <w:rsid w:val="005077B3"/>
    <w:rsid w:val="005128C8"/>
    <w:rsid w:val="00516493"/>
    <w:rsid w:val="00534977"/>
    <w:rsid w:val="00542223"/>
    <w:rsid w:val="00547472"/>
    <w:rsid w:val="0055417C"/>
    <w:rsid w:val="00555013"/>
    <w:rsid w:val="00563575"/>
    <w:rsid w:val="00570604"/>
    <w:rsid w:val="00573490"/>
    <w:rsid w:val="00573F9A"/>
    <w:rsid w:val="00590C11"/>
    <w:rsid w:val="00595169"/>
    <w:rsid w:val="00595E7A"/>
    <w:rsid w:val="005A2C27"/>
    <w:rsid w:val="005C691F"/>
    <w:rsid w:val="005D695C"/>
    <w:rsid w:val="005E64CA"/>
    <w:rsid w:val="005F47A9"/>
    <w:rsid w:val="00602C31"/>
    <w:rsid w:val="00615C03"/>
    <w:rsid w:val="00616BE3"/>
    <w:rsid w:val="006234B3"/>
    <w:rsid w:val="0063555E"/>
    <w:rsid w:val="006358BA"/>
    <w:rsid w:val="0065175A"/>
    <w:rsid w:val="006565FE"/>
    <w:rsid w:val="00656A08"/>
    <w:rsid w:val="00657C19"/>
    <w:rsid w:val="006654EE"/>
    <w:rsid w:val="00690646"/>
    <w:rsid w:val="006959A9"/>
    <w:rsid w:val="006A723B"/>
    <w:rsid w:val="006A7929"/>
    <w:rsid w:val="006B05F8"/>
    <w:rsid w:val="006C1431"/>
    <w:rsid w:val="006C35D9"/>
    <w:rsid w:val="006D7450"/>
    <w:rsid w:val="006E17EE"/>
    <w:rsid w:val="006E3C1C"/>
    <w:rsid w:val="00710451"/>
    <w:rsid w:val="00735290"/>
    <w:rsid w:val="00735D53"/>
    <w:rsid w:val="00781A5C"/>
    <w:rsid w:val="00792A36"/>
    <w:rsid w:val="007A189B"/>
    <w:rsid w:val="007A33A2"/>
    <w:rsid w:val="007B2E3A"/>
    <w:rsid w:val="007C0435"/>
    <w:rsid w:val="007C4051"/>
    <w:rsid w:val="00801309"/>
    <w:rsid w:val="00805324"/>
    <w:rsid w:val="00813C8E"/>
    <w:rsid w:val="00813FB3"/>
    <w:rsid w:val="00835264"/>
    <w:rsid w:val="00836416"/>
    <w:rsid w:val="00842ADC"/>
    <w:rsid w:val="008522D0"/>
    <w:rsid w:val="00853425"/>
    <w:rsid w:val="00857B1C"/>
    <w:rsid w:val="0087299F"/>
    <w:rsid w:val="00891743"/>
    <w:rsid w:val="00891B5B"/>
    <w:rsid w:val="0089671E"/>
    <w:rsid w:val="008977C9"/>
    <w:rsid w:val="008C3A71"/>
    <w:rsid w:val="008D4DAF"/>
    <w:rsid w:val="008E114E"/>
    <w:rsid w:val="008E304C"/>
    <w:rsid w:val="008E7955"/>
    <w:rsid w:val="0091348A"/>
    <w:rsid w:val="00915BBE"/>
    <w:rsid w:val="00925474"/>
    <w:rsid w:val="00941921"/>
    <w:rsid w:val="00952636"/>
    <w:rsid w:val="00961329"/>
    <w:rsid w:val="00961570"/>
    <w:rsid w:val="0096224B"/>
    <w:rsid w:val="009670A0"/>
    <w:rsid w:val="009670B8"/>
    <w:rsid w:val="009726BC"/>
    <w:rsid w:val="00990C02"/>
    <w:rsid w:val="009B19C5"/>
    <w:rsid w:val="00A167D9"/>
    <w:rsid w:val="00A25C90"/>
    <w:rsid w:val="00A33B09"/>
    <w:rsid w:val="00A33DA9"/>
    <w:rsid w:val="00A41C84"/>
    <w:rsid w:val="00A44FE9"/>
    <w:rsid w:val="00A83131"/>
    <w:rsid w:val="00A92161"/>
    <w:rsid w:val="00A9523B"/>
    <w:rsid w:val="00A964C8"/>
    <w:rsid w:val="00A9758D"/>
    <w:rsid w:val="00A97817"/>
    <w:rsid w:val="00AA76B1"/>
    <w:rsid w:val="00AD2F72"/>
    <w:rsid w:val="00AD3A3A"/>
    <w:rsid w:val="00AD6285"/>
    <w:rsid w:val="00AE0058"/>
    <w:rsid w:val="00AE1D55"/>
    <w:rsid w:val="00AE6A3F"/>
    <w:rsid w:val="00AE7693"/>
    <w:rsid w:val="00AF1006"/>
    <w:rsid w:val="00B13B74"/>
    <w:rsid w:val="00B24BC5"/>
    <w:rsid w:val="00B31A9E"/>
    <w:rsid w:val="00B369D2"/>
    <w:rsid w:val="00B577A8"/>
    <w:rsid w:val="00B736C1"/>
    <w:rsid w:val="00B73838"/>
    <w:rsid w:val="00B75F20"/>
    <w:rsid w:val="00B77152"/>
    <w:rsid w:val="00B852A6"/>
    <w:rsid w:val="00BA540C"/>
    <w:rsid w:val="00BA71E5"/>
    <w:rsid w:val="00BD59B0"/>
    <w:rsid w:val="00BD5D9D"/>
    <w:rsid w:val="00BD7950"/>
    <w:rsid w:val="00BE279F"/>
    <w:rsid w:val="00BE683E"/>
    <w:rsid w:val="00BF4D3E"/>
    <w:rsid w:val="00C033BD"/>
    <w:rsid w:val="00C16B48"/>
    <w:rsid w:val="00C232A9"/>
    <w:rsid w:val="00C26656"/>
    <w:rsid w:val="00C335EC"/>
    <w:rsid w:val="00C46795"/>
    <w:rsid w:val="00C961B7"/>
    <w:rsid w:val="00CB0CDC"/>
    <w:rsid w:val="00CB596E"/>
    <w:rsid w:val="00CD0D24"/>
    <w:rsid w:val="00CD50CB"/>
    <w:rsid w:val="00CE01A8"/>
    <w:rsid w:val="00CE57DE"/>
    <w:rsid w:val="00CF3161"/>
    <w:rsid w:val="00D0405E"/>
    <w:rsid w:val="00D1117C"/>
    <w:rsid w:val="00D1118D"/>
    <w:rsid w:val="00D42799"/>
    <w:rsid w:val="00D4634F"/>
    <w:rsid w:val="00D60AF8"/>
    <w:rsid w:val="00D7346A"/>
    <w:rsid w:val="00D85E43"/>
    <w:rsid w:val="00D90EA1"/>
    <w:rsid w:val="00D9757A"/>
    <w:rsid w:val="00DA156D"/>
    <w:rsid w:val="00DA184B"/>
    <w:rsid w:val="00DA1A15"/>
    <w:rsid w:val="00DA6503"/>
    <w:rsid w:val="00DC2201"/>
    <w:rsid w:val="00DC313B"/>
    <w:rsid w:val="00DC37F4"/>
    <w:rsid w:val="00DC6364"/>
    <w:rsid w:val="00DC7962"/>
    <w:rsid w:val="00DD6843"/>
    <w:rsid w:val="00DE0673"/>
    <w:rsid w:val="00DF0337"/>
    <w:rsid w:val="00E16209"/>
    <w:rsid w:val="00E16AD6"/>
    <w:rsid w:val="00E329E8"/>
    <w:rsid w:val="00E6155C"/>
    <w:rsid w:val="00E71019"/>
    <w:rsid w:val="00E825E8"/>
    <w:rsid w:val="00E86439"/>
    <w:rsid w:val="00E87F8C"/>
    <w:rsid w:val="00E91862"/>
    <w:rsid w:val="00E964F9"/>
    <w:rsid w:val="00EA46A7"/>
    <w:rsid w:val="00EA4C88"/>
    <w:rsid w:val="00EA613A"/>
    <w:rsid w:val="00EB540C"/>
    <w:rsid w:val="00EB7495"/>
    <w:rsid w:val="00EC58FA"/>
    <w:rsid w:val="00EC6910"/>
    <w:rsid w:val="00ED43D0"/>
    <w:rsid w:val="00EE0DA5"/>
    <w:rsid w:val="00EF24E4"/>
    <w:rsid w:val="00EF49B8"/>
    <w:rsid w:val="00F0354E"/>
    <w:rsid w:val="00F06EB5"/>
    <w:rsid w:val="00F10135"/>
    <w:rsid w:val="00F15432"/>
    <w:rsid w:val="00F24C5A"/>
    <w:rsid w:val="00F25809"/>
    <w:rsid w:val="00F2625D"/>
    <w:rsid w:val="00F37A5D"/>
    <w:rsid w:val="00F42DF8"/>
    <w:rsid w:val="00F45DDF"/>
    <w:rsid w:val="00F6227A"/>
    <w:rsid w:val="00F76F1D"/>
    <w:rsid w:val="00F8776D"/>
    <w:rsid w:val="00F90616"/>
    <w:rsid w:val="00F91803"/>
    <w:rsid w:val="00FA289D"/>
    <w:rsid w:val="00FA2C61"/>
    <w:rsid w:val="00FB27CF"/>
    <w:rsid w:val="00FC32B1"/>
    <w:rsid w:val="00FC40D3"/>
    <w:rsid w:val="00FC5BA2"/>
    <w:rsid w:val="00FC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848AEC"/>
  <w15:chartTrackingRefBased/>
  <w15:docId w15:val="{F8D17C65-B7DB-4904-81A0-2A25A65B8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ADC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F10135"/>
    <w:pPr>
      <w:tabs>
        <w:tab w:val="center" w:pos="4252"/>
        <w:tab w:val="right" w:pos="8504"/>
      </w:tabs>
    </w:pPr>
  </w:style>
  <w:style w:type="character" w:styleId="Hipervnculo">
    <w:name w:val="Hyperlink"/>
    <w:rsid w:val="008C3A71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76B1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AA76B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D695C"/>
    <w:pPr>
      <w:ind w:left="708"/>
    </w:pPr>
  </w:style>
  <w:style w:type="character" w:styleId="Hipervnculovisitado">
    <w:name w:val="FollowedHyperlink"/>
    <w:uiPriority w:val="99"/>
    <w:semiHidden/>
    <w:unhideWhenUsed/>
    <w:rsid w:val="00616BE3"/>
    <w:rPr>
      <w:color w:val="954F72"/>
      <w:u w:val="single"/>
    </w:rPr>
  </w:style>
  <w:style w:type="table" w:styleId="Tablaconcuadrcula">
    <w:name w:val="Table Grid"/>
    <w:basedOn w:val="Tablanormal"/>
    <w:uiPriority w:val="59"/>
    <w:rsid w:val="00CB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B771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Documents\Plantillas%20personalizadas%20de%20Office\Escrito%20con%20membrete_v06-2025_Plantilla%20Word_2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57F1A-675E-4326-8330-C0719A889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Escrito con membrete_v06-2025_Plantilla Word_2.dotx</Template>
  <TotalTime>3</TotalTime>
  <Pages>1</Pages>
  <Words>157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«GRUPO» «Combinar registro nº»</vt:lpstr>
    </vt:vector>
  </TitlesOfParts>
  <Company>Company S.L.</Company>
  <LinksUpToDate>false</LinksUpToDate>
  <CharactersWithSpaces>1022</CharactersWithSpaces>
  <SharedDoc>false</SharedDoc>
  <HLinks>
    <vt:vector size="6" baseType="variant">
      <vt:variant>
        <vt:i4>5242895</vt:i4>
      </vt:variant>
      <vt:variant>
        <vt:i4>0</vt:i4>
      </vt:variant>
      <vt:variant>
        <vt:i4>0</vt:i4>
      </vt:variant>
      <vt:variant>
        <vt:i4>5</vt:i4>
      </vt:variant>
      <vt:variant>
        <vt:lpwstr>https://raices.madrid.org/secretariavirtual/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«GRUPO» «Combinar registro nº»</dc:title>
  <dc:subject/>
  <dc:creator>PC</dc:creator>
  <cp:keywords/>
  <cp:lastModifiedBy>Rafael Blat</cp:lastModifiedBy>
  <cp:revision>2</cp:revision>
  <cp:lastPrinted>2024-06-05T09:13:00Z</cp:lastPrinted>
  <dcterms:created xsi:type="dcterms:W3CDTF">2025-06-25T19:06:00Z</dcterms:created>
  <dcterms:modified xsi:type="dcterms:W3CDTF">2025-06-25T19:06:00Z</dcterms:modified>
</cp:coreProperties>
</file>